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82B07" w14:textId="77777777" w:rsidR="00A25D7C" w:rsidRDefault="00A25D7C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  <w:sectPr w:rsidR="00A25D7C" w:rsidSect="00791FAF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4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3F5B35C9" w14:textId="6F94F491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205218">
      <w:pPr>
        <w:numPr>
          <w:ilvl w:val="0"/>
          <w:numId w:val="8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Pr="00E12B8E" w:rsidRDefault="00A25D7C" w:rsidP="00205218">
      <w:pPr>
        <w:numPr>
          <w:ilvl w:val="1"/>
          <w:numId w:val="8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4055ADA" w14:textId="77777777" w:rsidR="00A25D7C" w:rsidRPr="00C90D3B" w:rsidRDefault="00A25D7C" w:rsidP="00205218">
      <w:pPr>
        <w:numPr>
          <w:ilvl w:val="1"/>
          <w:numId w:val="8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Pr="00C90D3B" w:rsidRDefault="00A25D7C" w:rsidP="00205218">
      <w:pPr>
        <w:numPr>
          <w:ilvl w:val="0"/>
          <w:numId w:val="9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Pr="00C90D3B" w:rsidRDefault="00A25D7C" w:rsidP="00A25D7C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2E3B24C" w14:textId="77777777" w:rsidR="00A25D7C" w:rsidRPr="00C90D3B" w:rsidRDefault="00A25D7C" w:rsidP="00A25D7C">
      <w:pPr>
        <w:jc w:val="center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90D3B" w:rsidRDefault="00A25D7C" w:rsidP="00205218">
      <w:pPr>
        <w:numPr>
          <w:ilvl w:val="0"/>
          <w:numId w:val="9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E12B8E" w:rsidRDefault="00A25D7C" w:rsidP="00A25D7C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8EE2CF" w14:textId="28242672" w:rsidR="00E568DB" w:rsidRDefault="00E568DB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502A1FB3" w:rsidR="00A67027" w:rsidRPr="00A67027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74BCB3EB" w:rsidR="00A67027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5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7777777" w:rsidR="00470968" w:rsidRPr="00A67027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990CE4" w14:textId="77777777" w:rsidR="00470968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5"/>
    <w:p w14:paraId="0E583EEA" w14:textId="453AECC3" w:rsidR="00A25D7C" w:rsidRPr="00E12B8E" w:rsidRDefault="00A25D7C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7F130D">
        <w:rPr>
          <w:rFonts w:cs="Arial"/>
          <w:b/>
          <w:i/>
          <w:iCs/>
          <w:color w:val="E36C0A" w:themeColor="accent6" w:themeShade="BF"/>
          <w:sz w:val="18"/>
        </w:rPr>
        <w:t>,</w:t>
      </w:r>
    </w:p>
    <w:p w14:paraId="45C68D9B" w14:textId="7A300E62" w:rsidR="00A25D7C" w:rsidRDefault="00A25D7C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667057">
        <w:rPr>
          <w:rFonts w:cs="Arial"/>
          <w:bCs/>
          <w:i/>
          <w:iCs/>
          <w:sz w:val="18"/>
        </w:rPr>
        <w:t>[uzupełnia Oferent</w:t>
      </w:r>
      <w:r w:rsidR="00D40DC6" w:rsidRPr="00667057">
        <w:rPr>
          <w:rFonts w:cs="Arial"/>
          <w:bCs/>
          <w:i/>
          <w:iCs/>
          <w:sz w:val="18"/>
        </w:rPr>
        <w:t xml:space="preserve"> – nie może być krótszy niż wskazany w pkt. I.3. Zapytania ofertowego</w:t>
      </w:r>
      <w:r w:rsidR="007D368D" w:rsidRPr="00667057">
        <w:rPr>
          <w:rFonts w:cs="Arial"/>
          <w:bCs/>
          <w:i/>
          <w:iCs/>
          <w:sz w:val="18"/>
        </w:rPr>
        <w:t>]</w:t>
      </w:r>
      <w:r w:rsidRPr="00667057">
        <w:rPr>
          <w:rFonts w:cs="Arial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571AD83F" w14:textId="5B2D9724" w:rsidR="00257195" w:rsidRDefault="00257195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52ED9DE2" w:rsidR="00E4458A" w:rsidRPr="00257195" w:rsidRDefault="00E4458A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504B52">
        <w:rPr>
          <w:rFonts w:cs="Arial"/>
          <w:b/>
          <w:i/>
          <w:iCs/>
          <w:color w:val="E36C0A" w:themeColor="accent6" w:themeShade="BF"/>
          <w:sz w:val="18"/>
        </w:rPr>
        <w:t>,</w:t>
      </w:r>
    </w:p>
    <w:p w14:paraId="4DDA6496" w14:textId="6F220EC5" w:rsidR="006762FD" w:rsidRPr="002B1E4B" w:rsidRDefault="006762FD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68C4CC5C" w:rsidR="00A25D7C" w:rsidRPr="00667057" w:rsidRDefault="006762FD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67057">
        <w:rPr>
          <w:rFonts w:cs="Arial"/>
          <w:sz w:val="18"/>
        </w:rPr>
        <w:t xml:space="preserve">Informacje zawarte w dołączonych na </w:t>
      </w:r>
      <w:r w:rsidR="00244ADE" w:rsidRPr="00667057">
        <w:rPr>
          <w:rFonts w:cs="Arial"/>
          <w:sz w:val="18"/>
        </w:rPr>
        <w:t>Connect</w:t>
      </w:r>
      <w:r w:rsidRPr="00667057">
        <w:rPr>
          <w:rFonts w:cs="Arial"/>
          <w:sz w:val="18"/>
        </w:rPr>
        <w:t xml:space="preserve"> plikach oznaczonych nazwą „</w:t>
      </w:r>
      <w:r w:rsidRPr="00667057">
        <w:rPr>
          <w:rFonts w:cs="Arial"/>
          <w:b/>
          <w:bCs/>
          <w:sz w:val="18"/>
        </w:rPr>
        <w:t>TAJEMNICA PRZEDSIĘBIORSTWA</w:t>
      </w:r>
      <w:r w:rsidRPr="00667057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</w:p>
    <w:p w14:paraId="7E9C0BFB" w14:textId="77777777" w:rsidR="004B5033" w:rsidRPr="00667057" w:rsidRDefault="004B5033" w:rsidP="004B503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bookmarkStart w:id="6" w:name="_Hlk226006372"/>
      <w:r w:rsidRPr="00667057">
        <w:rPr>
          <w:rFonts w:ascii="Cambria Math" w:eastAsia="Calibri" w:hAnsi="Cambria Math" w:cs="Cambria Math"/>
          <w:sz w:val="18"/>
        </w:rPr>
        <w:lastRenderedPageBreak/>
        <w:t>⎕</w:t>
      </w:r>
      <w:r w:rsidRPr="00667057">
        <w:rPr>
          <w:rFonts w:eastAsia="Calibri" w:cs="Arial"/>
          <w:sz w:val="18"/>
        </w:rPr>
        <w:t xml:space="preserve"> Tak,</w:t>
      </w:r>
    </w:p>
    <w:p w14:paraId="1C00B0AF" w14:textId="277AB541" w:rsidR="001C4501" w:rsidRPr="007A1172" w:rsidRDefault="001C4501" w:rsidP="004B503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667057">
        <w:rPr>
          <w:rFonts w:cs="Arial"/>
          <w:b/>
          <w:bCs/>
          <w:sz w:val="18"/>
          <w:u w:val="single"/>
        </w:rPr>
        <w:t>W celu wykazania, iż zastrzeżone informacje stanowią tajemnicę przedsiębiorstwa na Connect załączone zostało oświadczenie wraz z uzasadnieniem.</w:t>
      </w:r>
    </w:p>
    <w:p w14:paraId="43848C20" w14:textId="77777777" w:rsidR="004B5033" w:rsidRDefault="004B5033" w:rsidP="004B503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7A1172">
        <w:rPr>
          <w:rFonts w:ascii="Cambria Math" w:eastAsia="Calibri" w:hAnsi="Cambria Math" w:cs="Cambria Math"/>
          <w:sz w:val="18"/>
        </w:rPr>
        <w:t>⎕</w:t>
      </w:r>
      <w:r w:rsidRPr="007A1172">
        <w:rPr>
          <w:rFonts w:eastAsia="Calibri" w:cs="Arial"/>
          <w:sz w:val="18"/>
        </w:rPr>
        <w:t xml:space="preserve"> Nie.</w:t>
      </w:r>
      <w:bookmarkEnd w:id="6"/>
    </w:p>
    <w:p w14:paraId="27755ED0" w14:textId="7BED58CC" w:rsidR="00A13F64" w:rsidRDefault="00A13F64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77777777" w:rsidR="00A13F64" w:rsidRPr="00A67027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bookmarkStart w:id="7" w:name="_Hlk225850471"/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2E12892" w14:textId="4C1438E2" w:rsidR="00A13F64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bookmarkEnd w:id="7"/>
    <w:p w14:paraId="2BD0DEB6" w14:textId="14DF6919" w:rsidR="00FB0196" w:rsidRPr="00667057" w:rsidRDefault="00FB0196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6FBC7DB1" w14:textId="14CDDF6B" w:rsidR="00504B52" w:rsidRDefault="00504B52" w:rsidP="00205218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504B52">
        <w:rPr>
          <w:rFonts w:eastAsia="Calibri" w:cs="Arial"/>
          <w:sz w:val="18"/>
        </w:rPr>
        <w:t xml:space="preserve">Udzielamy gwarancji jakości na usługi na okres …….. miesięcy (uzupełnia Oferent - nie może być krótszy niż </w:t>
      </w:r>
      <w:r>
        <w:rPr>
          <w:rFonts w:eastAsia="Calibri" w:cs="Arial"/>
          <w:sz w:val="18"/>
        </w:rPr>
        <w:t>3</w:t>
      </w:r>
      <w:r w:rsidRPr="00504B52">
        <w:rPr>
          <w:rFonts w:eastAsia="Calibri" w:cs="Arial"/>
          <w:sz w:val="18"/>
        </w:rPr>
        <w:t xml:space="preserve"> miesi</w:t>
      </w:r>
      <w:r>
        <w:rPr>
          <w:rFonts w:eastAsia="Calibri" w:cs="Arial"/>
          <w:sz w:val="18"/>
        </w:rPr>
        <w:t>ą</w:t>
      </w:r>
      <w:r w:rsidRPr="00504B52">
        <w:rPr>
          <w:rFonts w:eastAsia="Calibri" w:cs="Arial"/>
          <w:sz w:val="18"/>
        </w:rPr>
        <w:t>c</w:t>
      </w:r>
      <w:r>
        <w:rPr>
          <w:rFonts w:eastAsia="Calibri" w:cs="Arial"/>
          <w:sz w:val="18"/>
        </w:rPr>
        <w:t>e</w:t>
      </w:r>
      <w:r w:rsidRPr="00504B52">
        <w:rPr>
          <w:rFonts w:eastAsia="Calibri" w:cs="Arial"/>
          <w:sz w:val="18"/>
        </w:rPr>
        <w:t>).</w:t>
      </w: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05218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05218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05218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05218">
      <w:pPr>
        <w:pStyle w:val="Style2"/>
        <w:numPr>
          <w:ilvl w:val="0"/>
          <w:numId w:val="10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A25D7C"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65E2B1E2" w14:textId="77777777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 xml:space="preserve">Załącznik nr 4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42291F51" w:rsidR="00006F0F" w:rsidRPr="00B7120E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A35227"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205218">
      <w:pPr>
        <w:numPr>
          <w:ilvl w:val="0"/>
          <w:numId w:val="16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205218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205218">
      <w:pPr>
        <w:numPr>
          <w:ilvl w:val="0"/>
          <w:numId w:val="17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F1077A" w14:textId="77777777" w:rsidR="00495C8D" w:rsidRDefault="00495C8D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44B4F35" w14:textId="77777777" w:rsidR="00495C8D" w:rsidRDefault="00495C8D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6F64573" w14:textId="77777777" w:rsidR="00495C8D" w:rsidRDefault="00495C8D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B3643DC" w14:textId="77777777" w:rsidR="00495C8D" w:rsidRDefault="00495C8D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495C8D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EC20F1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C68411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085170DE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22D5392"/>
    <w:multiLevelType w:val="hybridMultilevel"/>
    <w:tmpl w:val="986A9AAC"/>
    <w:lvl w:ilvl="0" w:tplc="281E8FA0">
      <w:start w:val="1"/>
      <w:numFmt w:val="bullet"/>
      <w:lvlText w:val=""/>
      <w:lvlJc w:val="left"/>
      <w:pPr>
        <w:ind w:left="2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7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411296"/>
    <w:multiLevelType w:val="hybridMultilevel"/>
    <w:tmpl w:val="7A9E9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AF11574"/>
    <w:multiLevelType w:val="hybridMultilevel"/>
    <w:tmpl w:val="6F768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21F1E"/>
    <w:multiLevelType w:val="hybridMultilevel"/>
    <w:tmpl w:val="EEA2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5"/>
  </w:num>
  <w:num w:numId="2" w16cid:durableId="1800536609">
    <w:abstractNumId w:val="13"/>
  </w:num>
  <w:num w:numId="3" w16cid:durableId="1671985734">
    <w:abstractNumId w:val="17"/>
  </w:num>
  <w:num w:numId="4" w16cid:durableId="1922375889">
    <w:abstractNumId w:val="22"/>
  </w:num>
  <w:num w:numId="5" w16cid:durableId="409277206">
    <w:abstractNumId w:val="19"/>
  </w:num>
  <w:num w:numId="6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2"/>
  </w:num>
  <w:num w:numId="8" w16cid:durableId="2022538834">
    <w:abstractNumId w:val="11"/>
  </w:num>
  <w:num w:numId="9" w16cid:durableId="986280611">
    <w:abstractNumId w:val="1"/>
  </w:num>
  <w:num w:numId="10" w16cid:durableId="106193891">
    <w:abstractNumId w:val="0"/>
  </w:num>
  <w:num w:numId="11" w16cid:durableId="1405180732">
    <w:abstractNumId w:val="15"/>
  </w:num>
  <w:num w:numId="12" w16cid:durableId="2063794418">
    <w:abstractNumId w:val="16"/>
  </w:num>
  <w:num w:numId="13" w16cid:durableId="1159230554">
    <w:abstractNumId w:val="20"/>
  </w:num>
  <w:num w:numId="14" w16cid:durableId="1270891772">
    <w:abstractNumId w:val="3"/>
  </w:num>
  <w:num w:numId="15" w16cid:durableId="1973515210">
    <w:abstractNumId w:val="7"/>
  </w:num>
  <w:num w:numId="16" w16cid:durableId="1952470314">
    <w:abstractNumId w:val="4"/>
  </w:num>
  <w:num w:numId="17" w16cid:durableId="1313677468">
    <w:abstractNumId w:val="21"/>
  </w:num>
  <w:num w:numId="18" w16cid:durableId="701252141">
    <w:abstractNumId w:val="9"/>
  </w:num>
  <w:num w:numId="19" w16cid:durableId="390886813">
    <w:abstractNumId w:val="12"/>
  </w:num>
  <w:num w:numId="20" w16cid:durableId="1884101240">
    <w:abstractNumId w:val="10"/>
  </w:num>
  <w:num w:numId="21" w16cid:durableId="383218796">
    <w:abstractNumId w:val="8"/>
  </w:num>
  <w:num w:numId="22" w16cid:durableId="764036643">
    <w:abstractNumId w:val="18"/>
  </w:num>
  <w:num w:numId="23" w16cid:durableId="88070384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6F17"/>
    <w:rsid w:val="000250E1"/>
    <w:rsid w:val="00025E92"/>
    <w:rsid w:val="00027856"/>
    <w:rsid w:val="000356D5"/>
    <w:rsid w:val="00035FBE"/>
    <w:rsid w:val="00040D3A"/>
    <w:rsid w:val="00043588"/>
    <w:rsid w:val="00043C2E"/>
    <w:rsid w:val="00044A3D"/>
    <w:rsid w:val="000456E6"/>
    <w:rsid w:val="000467E3"/>
    <w:rsid w:val="00054468"/>
    <w:rsid w:val="00056ECD"/>
    <w:rsid w:val="00063E0E"/>
    <w:rsid w:val="00066F38"/>
    <w:rsid w:val="00080810"/>
    <w:rsid w:val="00083F4F"/>
    <w:rsid w:val="00093B27"/>
    <w:rsid w:val="000977D6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14E0"/>
    <w:rsid w:val="00153AF6"/>
    <w:rsid w:val="00154332"/>
    <w:rsid w:val="001556E5"/>
    <w:rsid w:val="0015664B"/>
    <w:rsid w:val="0016227E"/>
    <w:rsid w:val="00162939"/>
    <w:rsid w:val="001647D2"/>
    <w:rsid w:val="00165136"/>
    <w:rsid w:val="00173BC0"/>
    <w:rsid w:val="00173D9C"/>
    <w:rsid w:val="001751C8"/>
    <w:rsid w:val="0017530A"/>
    <w:rsid w:val="001763E6"/>
    <w:rsid w:val="001817B3"/>
    <w:rsid w:val="00186AB4"/>
    <w:rsid w:val="001967C2"/>
    <w:rsid w:val="001968A2"/>
    <w:rsid w:val="001A31E7"/>
    <w:rsid w:val="001A606E"/>
    <w:rsid w:val="001A72E7"/>
    <w:rsid w:val="001A7AB4"/>
    <w:rsid w:val="001C2B06"/>
    <w:rsid w:val="001C3062"/>
    <w:rsid w:val="001C4501"/>
    <w:rsid w:val="001C61ED"/>
    <w:rsid w:val="001D0F42"/>
    <w:rsid w:val="001D1FFD"/>
    <w:rsid w:val="001D4279"/>
    <w:rsid w:val="001F7745"/>
    <w:rsid w:val="00201C07"/>
    <w:rsid w:val="00205218"/>
    <w:rsid w:val="00212C44"/>
    <w:rsid w:val="00220F86"/>
    <w:rsid w:val="00234E43"/>
    <w:rsid w:val="0024497E"/>
    <w:rsid w:val="00244ADE"/>
    <w:rsid w:val="00253878"/>
    <w:rsid w:val="002553ED"/>
    <w:rsid w:val="00257074"/>
    <w:rsid w:val="00257195"/>
    <w:rsid w:val="00257A96"/>
    <w:rsid w:val="002658AA"/>
    <w:rsid w:val="00270B2D"/>
    <w:rsid w:val="00275751"/>
    <w:rsid w:val="00276154"/>
    <w:rsid w:val="00276B36"/>
    <w:rsid w:val="00276F96"/>
    <w:rsid w:val="002824DE"/>
    <w:rsid w:val="002848BB"/>
    <w:rsid w:val="00292275"/>
    <w:rsid w:val="002A0FA6"/>
    <w:rsid w:val="002A4AE5"/>
    <w:rsid w:val="002B074A"/>
    <w:rsid w:val="002B1E4B"/>
    <w:rsid w:val="002D778E"/>
    <w:rsid w:val="002E38EB"/>
    <w:rsid w:val="002E428C"/>
    <w:rsid w:val="002F17E5"/>
    <w:rsid w:val="002F77DD"/>
    <w:rsid w:val="003029E4"/>
    <w:rsid w:val="00306361"/>
    <w:rsid w:val="00310188"/>
    <w:rsid w:val="00313127"/>
    <w:rsid w:val="00315316"/>
    <w:rsid w:val="00317905"/>
    <w:rsid w:val="0032177C"/>
    <w:rsid w:val="00322606"/>
    <w:rsid w:val="00330C4D"/>
    <w:rsid w:val="00330E44"/>
    <w:rsid w:val="0033151A"/>
    <w:rsid w:val="00331821"/>
    <w:rsid w:val="00335378"/>
    <w:rsid w:val="00336621"/>
    <w:rsid w:val="003402A7"/>
    <w:rsid w:val="00342FA4"/>
    <w:rsid w:val="00343EE5"/>
    <w:rsid w:val="00345C87"/>
    <w:rsid w:val="003518D5"/>
    <w:rsid w:val="00351B6D"/>
    <w:rsid w:val="00352C7B"/>
    <w:rsid w:val="003536FD"/>
    <w:rsid w:val="00354CDE"/>
    <w:rsid w:val="003553A9"/>
    <w:rsid w:val="00372272"/>
    <w:rsid w:val="0037267A"/>
    <w:rsid w:val="003770EA"/>
    <w:rsid w:val="00381E19"/>
    <w:rsid w:val="003832C7"/>
    <w:rsid w:val="0039221D"/>
    <w:rsid w:val="00395583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06600"/>
    <w:rsid w:val="004109F9"/>
    <w:rsid w:val="00410F29"/>
    <w:rsid w:val="00411DC7"/>
    <w:rsid w:val="004129D8"/>
    <w:rsid w:val="00424D09"/>
    <w:rsid w:val="0042655D"/>
    <w:rsid w:val="00431023"/>
    <w:rsid w:val="00441829"/>
    <w:rsid w:val="00447752"/>
    <w:rsid w:val="00452893"/>
    <w:rsid w:val="00455330"/>
    <w:rsid w:val="004556F7"/>
    <w:rsid w:val="00464C06"/>
    <w:rsid w:val="00467C6C"/>
    <w:rsid w:val="00470968"/>
    <w:rsid w:val="00472705"/>
    <w:rsid w:val="00476DAC"/>
    <w:rsid w:val="00481100"/>
    <w:rsid w:val="004932A2"/>
    <w:rsid w:val="00494EEB"/>
    <w:rsid w:val="00495C8D"/>
    <w:rsid w:val="004A4117"/>
    <w:rsid w:val="004A5C97"/>
    <w:rsid w:val="004B0E87"/>
    <w:rsid w:val="004B15EE"/>
    <w:rsid w:val="004B1768"/>
    <w:rsid w:val="004B2E71"/>
    <w:rsid w:val="004B4FF7"/>
    <w:rsid w:val="004B5033"/>
    <w:rsid w:val="004B7143"/>
    <w:rsid w:val="004C00FD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2A98"/>
    <w:rsid w:val="00504B52"/>
    <w:rsid w:val="00504E6E"/>
    <w:rsid w:val="005067C3"/>
    <w:rsid w:val="005109AB"/>
    <w:rsid w:val="00515260"/>
    <w:rsid w:val="00527208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54DA"/>
    <w:rsid w:val="005678BE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0C35"/>
    <w:rsid w:val="005F4FCC"/>
    <w:rsid w:val="00602B04"/>
    <w:rsid w:val="00603005"/>
    <w:rsid w:val="00610FAA"/>
    <w:rsid w:val="00611056"/>
    <w:rsid w:val="00615F3C"/>
    <w:rsid w:val="0061759E"/>
    <w:rsid w:val="006228B4"/>
    <w:rsid w:val="00622B0D"/>
    <w:rsid w:val="00640119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057"/>
    <w:rsid w:val="006762FD"/>
    <w:rsid w:val="00681A75"/>
    <w:rsid w:val="0068722F"/>
    <w:rsid w:val="00687DD5"/>
    <w:rsid w:val="00687F82"/>
    <w:rsid w:val="00691060"/>
    <w:rsid w:val="00692763"/>
    <w:rsid w:val="006932DE"/>
    <w:rsid w:val="00696CE9"/>
    <w:rsid w:val="006A2C89"/>
    <w:rsid w:val="006A5C0E"/>
    <w:rsid w:val="006A6D5B"/>
    <w:rsid w:val="006B498F"/>
    <w:rsid w:val="006B7769"/>
    <w:rsid w:val="006C0FD5"/>
    <w:rsid w:val="006C114D"/>
    <w:rsid w:val="006C14A9"/>
    <w:rsid w:val="006C5550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5359A"/>
    <w:rsid w:val="00753B48"/>
    <w:rsid w:val="007648FF"/>
    <w:rsid w:val="00764E0A"/>
    <w:rsid w:val="0077373B"/>
    <w:rsid w:val="00775608"/>
    <w:rsid w:val="00775F1B"/>
    <w:rsid w:val="00776BD3"/>
    <w:rsid w:val="00780F17"/>
    <w:rsid w:val="00783917"/>
    <w:rsid w:val="007852E2"/>
    <w:rsid w:val="00790CF0"/>
    <w:rsid w:val="00791FAF"/>
    <w:rsid w:val="00792A38"/>
    <w:rsid w:val="0079751B"/>
    <w:rsid w:val="007A0186"/>
    <w:rsid w:val="007A1172"/>
    <w:rsid w:val="007A4B20"/>
    <w:rsid w:val="007A7A38"/>
    <w:rsid w:val="007B097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130D"/>
    <w:rsid w:val="007F56F4"/>
    <w:rsid w:val="007F57E0"/>
    <w:rsid w:val="007F666F"/>
    <w:rsid w:val="007F7973"/>
    <w:rsid w:val="00802DA9"/>
    <w:rsid w:val="00804841"/>
    <w:rsid w:val="00804E47"/>
    <w:rsid w:val="0080616B"/>
    <w:rsid w:val="008074AE"/>
    <w:rsid w:val="00810521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67C9B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0FB8"/>
    <w:rsid w:val="008A4DDA"/>
    <w:rsid w:val="008B2195"/>
    <w:rsid w:val="008C3125"/>
    <w:rsid w:val="008D45DB"/>
    <w:rsid w:val="008D50EB"/>
    <w:rsid w:val="008E73A6"/>
    <w:rsid w:val="008F5B3F"/>
    <w:rsid w:val="009021C1"/>
    <w:rsid w:val="00907EC1"/>
    <w:rsid w:val="0091704E"/>
    <w:rsid w:val="0091722B"/>
    <w:rsid w:val="0092388E"/>
    <w:rsid w:val="009262F5"/>
    <w:rsid w:val="009350CF"/>
    <w:rsid w:val="0094301B"/>
    <w:rsid w:val="00944A51"/>
    <w:rsid w:val="00945F5E"/>
    <w:rsid w:val="009516B0"/>
    <w:rsid w:val="00963D6C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21F5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15B"/>
    <w:rsid w:val="00A145EB"/>
    <w:rsid w:val="00A2141D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2818"/>
    <w:rsid w:val="00A55142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B56DB"/>
    <w:rsid w:val="00AB67CA"/>
    <w:rsid w:val="00AC1489"/>
    <w:rsid w:val="00AC4BC6"/>
    <w:rsid w:val="00AD154D"/>
    <w:rsid w:val="00AE0BCA"/>
    <w:rsid w:val="00AE334F"/>
    <w:rsid w:val="00AE614E"/>
    <w:rsid w:val="00AF4822"/>
    <w:rsid w:val="00B00E1B"/>
    <w:rsid w:val="00B063DF"/>
    <w:rsid w:val="00B10857"/>
    <w:rsid w:val="00B1597A"/>
    <w:rsid w:val="00B2130F"/>
    <w:rsid w:val="00B237B0"/>
    <w:rsid w:val="00B25BDD"/>
    <w:rsid w:val="00B26C67"/>
    <w:rsid w:val="00B31B92"/>
    <w:rsid w:val="00B327F4"/>
    <w:rsid w:val="00B37528"/>
    <w:rsid w:val="00B5176B"/>
    <w:rsid w:val="00B51F3E"/>
    <w:rsid w:val="00B51F63"/>
    <w:rsid w:val="00B5460C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B1371"/>
    <w:rsid w:val="00BC03DB"/>
    <w:rsid w:val="00BC1B91"/>
    <w:rsid w:val="00BC60F6"/>
    <w:rsid w:val="00BC6DE1"/>
    <w:rsid w:val="00BC77AC"/>
    <w:rsid w:val="00BD3F70"/>
    <w:rsid w:val="00BD5E9E"/>
    <w:rsid w:val="00BD6506"/>
    <w:rsid w:val="00BF1800"/>
    <w:rsid w:val="00BF2F5B"/>
    <w:rsid w:val="00BF739E"/>
    <w:rsid w:val="00BF741E"/>
    <w:rsid w:val="00C04A13"/>
    <w:rsid w:val="00C10312"/>
    <w:rsid w:val="00C13EE7"/>
    <w:rsid w:val="00C14B2F"/>
    <w:rsid w:val="00C14E26"/>
    <w:rsid w:val="00C258BC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0F0D"/>
    <w:rsid w:val="00C90D3B"/>
    <w:rsid w:val="00C934F6"/>
    <w:rsid w:val="00C959A1"/>
    <w:rsid w:val="00C965D6"/>
    <w:rsid w:val="00CA0958"/>
    <w:rsid w:val="00CA0E57"/>
    <w:rsid w:val="00CA350B"/>
    <w:rsid w:val="00CA5CDF"/>
    <w:rsid w:val="00CB2BE6"/>
    <w:rsid w:val="00CB648B"/>
    <w:rsid w:val="00CC4D73"/>
    <w:rsid w:val="00CD0209"/>
    <w:rsid w:val="00CD387F"/>
    <w:rsid w:val="00CE1976"/>
    <w:rsid w:val="00CE2575"/>
    <w:rsid w:val="00CE6E4F"/>
    <w:rsid w:val="00CE77FA"/>
    <w:rsid w:val="00CF1702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64D6"/>
    <w:rsid w:val="00D37551"/>
    <w:rsid w:val="00D4051D"/>
    <w:rsid w:val="00D40DC6"/>
    <w:rsid w:val="00D41840"/>
    <w:rsid w:val="00D42662"/>
    <w:rsid w:val="00D44777"/>
    <w:rsid w:val="00D46799"/>
    <w:rsid w:val="00D53A7C"/>
    <w:rsid w:val="00D570BA"/>
    <w:rsid w:val="00D664A3"/>
    <w:rsid w:val="00D6684D"/>
    <w:rsid w:val="00D674D0"/>
    <w:rsid w:val="00D67D3E"/>
    <w:rsid w:val="00D75268"/>
    <w:rsid w:val="00D75D95"/>
    <w:rsid w:val="00D80448"/>
    <w:rsid w:val="00D86872"/>
    <w:rsid w:val="00D86FB4"/>
    <w:rsid w:val="00D901FF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2AE3"/>
    <w:rsid w:val="00E4458A"/>
    <w:rsid w:val="00E50D15"/>
    <w:rsid w:val="00E51206"/>
    <w:rsid w:val="00E521AA"/>
    <w:rsid w:val="00E568DB"/>
    <w:rsid w:val="00E5737A"/>
    <w:rsid w:val="00E62461"/>
    <w:rsid w:val="00E7365B"/>
    <w:rsid w:val="00E752B0"/>
    <w:rsid w:val="00E83F59"/>
    <w:rsid w:val="00E862C6"/>
    <w:rsid w:val="00E90DEE"/>
    <w:rsid w:val="00E96F89"/>
    <w:rsid w:val="00EA25F2"/>
    <w:rsid w:val="00EA2622"/>
    <w:rsid w:val="00EA2FFC"/>
    <w:rsid w:val="00EA79FB"/>
    <w:rsid w:val="00EA7DB4"/>
    <w:rsid w:val="00EB05AB"/>
    <w:rsid w:val="00EB6994"/>
    <w:rsid w:val="00EB76DE"/>
    <w:rsid w:val="00EC20F1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B7"/>
    <w:rsid w:val="00F216DB"/>
    <w:rsid w:val="00F25AB3"/>
    <w:rsid w:val="00F27E53"/>
    <w:rsid w:val="00F27E6A"/>
    <w:rsid w:val="00F31D5D"/>
    <w:rsid w:val="00F34089"/>
    <w:rsid w:val="00F36E67"/>
    <w:rsid w:val="00F405CA"/>
    <w:rsid w:val="00F4092E"/>
    <w:rsid w:val="00F46DD0"/>
    <w:rsid w:val="00F55469"/>
    <w:rsid w:val="00F55FCB"/>
    <w:rsid w:val="00F56FE6"/>
    <w:rsid w:val="00F632F0"/>
    <w:rsid w:val="00F655CB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5198"/>
    <w:rsid w:val="00FA5D86"/>
    <w:rsid w:val="00FB0196"/>
    <w:rsid w:val="00FC1B32"/>
    <w:rsid w:val="00FC260E"/>
    <w:rsid w:val="00FC528D"/>
    <w:rsid w:val="00FD1EAA"/>
    <w:rsid w:val="00FD2575"/>
    <w:rsid w:val="00FD27F5"/>
    <w:rsid w:val="00FD3057"/>
    <w:rsid w:val="00FD5B55"/>
    <w:rsid w:val="00FE1A58"/>
    <w:rsid w:val="00FE1C91"/>
    <w:rsid w:val="00FE2849"/>
    <w:rsid w:val="00FE4779"/>
    <w:rsid w:val="00FF1651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033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7b1cf317-af41-45ad-8637-b483ded5e117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8903a070-bb70-4b9a-bf08-58e3e1c59c53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372</TotalTime>
  <Pages>6</Pages>
  <Words>1217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Mądroch Karolina (PSG)</cp:lastModifiedBy>
  <cp:revision>59</cp:revision>
  <cp:lastPrinted>2026-04-21T08:41:00Z</cp:lastPrinted>
  <dcterms:created xsi:type="dcterms:W3CDTF">2026-03-20T06:18:00Z</dcterms:created>
  <dcterms:modified xsi:type="dcterms:W3CDTF">2026-04-21T08:42:00Z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